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637"/>
        <w:gridCol w:w="376"/>
        <w:gridCol w:w="728"/>
        <w:gridCol w:w="986"/>
        <w:gridCol w:w="599"/>
        <w:gridCol w:w="296"/>
        <w:gridCol w:w="799"/>
        <w:gridCol w:w="794"/>
        <w:gridCol w:w="820"/>
      </w:tblGrid>
      <w:tr w:rsidR="00226D91" w:rsidRPr="00EB53AA">
        <w:tc>
          <w:tcPr>
            <w:tcW w:w="9286" w:type="dxa"/>
            <w:gridSpan w:val="12"/>
            <w:shd w:val="clear" w:color="auto" w:fill="8DB3E2"/>
          </w:tcPr>
          <w:p w:rsidR="00226D91" w:rsidRPr="00EB53AA" w:rsidRDefault="00226D91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226D91" w:rsidRPr="00EB53AA" w:rsidRDefault="00226D91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EE6C7D">
            <w:pPr>
              <w:autoSpaceDE w:val="0"/>
              <w:autoSpaceDN w:val="0"/>
              <w:adjustRightInd w:val="0"/>
              <w:rPr>
                <w:color w:val="000000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 xml:space="preserve">5071309 </w:t>
            </w:r>
            <w:r w:rsidRPr="00F0356C">
              <w:rPr>
                <w:color w:val="000000"/>
                <w:sz w:val="22"/>
                <w:szCs w:val="22"/>
                <w:lang w:val="en-US" w:eastAsia="en-US"/>
              </w:rPr>
              <w:t>NUMERICAL METHODS IN CHEMICAL ENGINEERING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EE6C7D">
            <w:pPr>
              <w:rPr>
                <w:lang w:val="en-US"/>
              </w:rPr>
            </w:pPr>
            <w:r w:rsidRPr="00F0356C">
              <w:rPr>
                <w:sz w:val="22"/>
                <w:szCs w:val="22"/>
                <w:lang w:val="en-US"/>
              </w:rPr>
              <w:t>3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EE6C7D">
            <w:pPr>
              <w:rPr>
                <w:lang w:val="en-US"/>
              </w:rPr>
            </w:pPr>
            <w:r w:rsidRPr="00F0356C">
              <w:rPr>
                <w:sz w:val="22"/>
                <w:szCs w:val="22"/>
                <w:lang w:val="en-US"/>
              </w:rPr>
              <w:t>7.5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And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e</w:t>
            </w:r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mail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address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EE6C7D">
            <w:pPr>
              <w:rPr>
                <w:lang w:val="en-US"/>
              </w:rPr>
            </w:pPr>
            <w:r w:rsidRPr="00F0356C">
              <w:rPr>
                <w:sz w:val="22"/>
                <w:szCs w:val="22"/>
                <w:lang w:val="en-US"/>
              </w:rPr>
              <w:t>Assoc. Prof.Dr. Muzaffer  BALBAŞI</w:t>
            </w:r>
          </w:p>
          <w:p w:rsidR="00226D91" w:rsidRPr="00F0356C" w:rsidRDefault="00226D91" w:rsidP="00EE6C7D">
            <w:pPr>
              <w:rPr>
                <w:lang w:val="en-US"/>
              </w:rPr>
            </w:pPr>
            <w:r w:rsidRPr="00F0356C">
              <w:rPr>
                <w:sz w:val="22"/>
                <w:szCs w:val="22"/>
                <w:lang w:val="en-US"/>
              </w:rPr>
              <w:t>mbalbasi@gmail.com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EE6C7D">
            <w:pPr>
              <w:rPr>
                <w:lang w:val="en-US"/>
              </w:rPr>
            </w:pPr>
            <w:r w:rsidRPr="00F0356C">
              <w:rPr>
                <w:sz w:val="22"/>
                <w:szCs w:val="22"/>
                <w:lang w:val="en-US"/>
              </w:rPr>
              <w:t>Chemical Engineering/MS</w:t>
            </w:r>
            <w:r>
              <w:rPr>
                <w:sz w:val="22"/>
                <w:szCs w:val="22"/>
                <w:lang w:val="en-US"/>
              </w:rPr>
              <w:t>-PhD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EE6C7D">
            <w:pPr>
              <w:rPr>
                <w:lang w:val="en-US"/>
              </w:rPr>
            </w:pPr>
            <w:r w:rsidRPr="00F0356C">
              <w:rPr>
                <w:sz w:val="22"/>
                <w:szCs w:val="22"/>
                <w:lang w:val="en-US"/>
              </w:rPr>
              <w:t>Selective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EE6C7D">
            <w:pPr>
              <w:rPr>
                <w:lang w:val="en-US"/>
              </w:rPr>
            </w:pPr>
            <w:r w:rsidRPr="00F0356C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Course </w:t>
            </w:r>
            <w:r w:rsidRPr="00EB53AA">
              <w:rPr>
                <w:b/>
                <w:bCs/>
                <w:sz w:val="22"/>
                <w:szCs w:val="22"/>
                <w:lang w:val="en-US"/>
              </w:rPr>
              <w:t>Semester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F0356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0356C">
              <w:rPr>
                <w:sz w:val="22"/>
                <w:szCs w:val="22"/>
                <w:lang w:val="en-US"/>
              </w:rPr>
              <w:t>Spring</w:t>
            </w:r>
            <w:r>
              <w:rPr>
                <w:sz w:val="22"/>
                <w:szCs w:val="22"/>
                <w:lang w:val="en-US"/>
              </w:rPr>
              <w:t>/Fall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EE6C7D">
            <w:pPr>
              <w:rPr>
                <w:lang w:val="en-US"/>
              </w:rPr>
            </w:pPr>
            <w:r w:rsidRPr="00F0356C">
              <w:rPr>
                <w:sz w:val="22"/>
                <w:szCs w:val="22"/>
                <w:lang w:val="en-US"/>
              </w:rPr>
              <w:t>None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F0356C">
            <w:r w:rsidRPr="00F0356C">
              <w:rPr>
                <w:sz w:val="22"/>
                <w:szCs w:val="22"/>
              </w:rPr>
              <w:t xml:space="preserve">To understand the importance of computer aided solutions in the engineering problems. 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F0356C">
            <w:r w:rsidRPr="00F0356C">
              <w:rPr>
                <w:sz w:val="22"/>
                <w:szCs w:val="22"/>
              </w:rPr>
              <w:t>Iterative solution methods to the ordinary and partial dirfferential equations. The solution methods of some engineeering problems with Matlab and standard libraries.</w:t>
            </w:r>
          </w:p>
        </w:tc>
      </w:tr>
      <w:tr w:rsidR="00226D91" w:rsidRPr="00EB53AA">
        <w:tc>
          <w:tcPr>
            <w:tcW w:w="2301" w:type="dxa"/>
            <w:gridSpan w:val="2"/>
            <w:shd w:val="clear" w:color="auto" w:fill="C6D9F1"/>
          </w:tcPr>
          <w:p w:rsidR="00226D91" w:rsidRPr="00EB53AA" w:rsidRDefault="00226D91" w:rsidP="00EE6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226D91" w:rsidRPr="00F0356C" w:rsidRDefault="00226D91" w:rsidP="00F0356C">
            <w:r w:rsidRPr="00F0356C">
              <w:rPr>
                <w:sz w:val="22"/>
                <w:szCs w:val="22"/>
              </w:rPr>
              <w:t xml:space="preserve">To gain comparison ability  of the results of the different solution methods. To learn the use of the algorithms in the iterative solutions. </w:t>
            </w:r>
          </w:p>
        </w:tc>
      </w:tr>
      <w:tr w:rsidR="00226D91" w:rsidRPr="00EB53AA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226D91" w:rsidRDefault="00226D91" w:rsidP="00EE6C7D">
            <w:pPr>
              <w:rPr>
                <w:b/>
                <w:bCs/>
                <w:lang w:val="en-US"/>
              </w:rPr>
            </w:pPr>
          </w:p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</w:p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1587" w:type="dxa"/>
            <w:gridSpan w:val="2"/>
            <w:shd w:val="clear" w:color="auto" w:fill="C6D9F1"/>
          </w:tcPr>
          <w:p w:rsidR="00226D91" w:rsidRDefault="00226D91" w:rsidP="00EE6C7D">
            <w:pPr>
              <w:rPr>
                <w:b/>
                <w:bCs/>
                <w:lang w:val="en-US"/>
              </w:rPr>
            </w:pPr>
          </w:p>
          <w:p w:rsidR="00226D91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5398" w:type="dxa"/>
            <w:gridSpan w:val="8"/>
          </w:tcPr>
          <w:p w:rsidR="00226D91" w:rsidRPr="004C0906" w:rsidRDefault="00226D91" w:rsidP="004C0906">
            <w:pPr>
              <w:pStyle w:val="ListParagraph"/>
              <w:numPr>
                <w:ilvl w:val="0"/>
                <w:numId w:val="3"/>
              </w:numPr>
            </w:pPr>
            <w:r w:rsidRPr="004C0906">
              <w:rPr>
                <w:sz w:val="22"/>
                <w:szCs w:val="22"/>
              </w:rPr>
              <w:t>Mathews, J.H. and Fink, K.D., Numerical Methods Using Matlab,  Prentice Hall, 3</w:t>
            </w:r>
            <w:r w:rsidRPr="007B2A55">
              <w:rPr>
                <w:sz w:val="22"/>
                <w:szCs w:val="22"/>
                <w:vertAlign w:val="superscript"/>
              </w:rPr>
              <w:t>rd</w:t>
            </w:r>
            <w:r w:rsidRPr="004C0906">
              <w:rPr>
                <w:sz w:val="22"/>
                <w:szCs w:val="22"/>
              </w:rPr>
              <w:t xml:space="preserve"> ed. NJ, 1999. </w:t>
            </w:r>
          </w:p>
          <w:p w:rsidR="00226D91" w:rsidRPr="004C0906" w:rsidRDefault="00226D91" w:rsidP="004C0906">
            <w:pPr>
              <w:pStyle w:val="ListParagraph"/>
              <w:numPr>
                <w:ilvl w:val="0"/>
                <w:numId w:val="3"/>
              </w:numPr>
            </w:pPr>
            <w:r w:rsidRPr="004C0906">
              <w:rPr>
                <w:sz w:val="22"/>
                <w:szCs w:val="22"/>
              </w:rPr>
              <w:t>Chapra, S. C., and Canale, R. P., Numerical Methods for Engineers, McGraw –Hill, 6</w:t>
            </w:r>
            <w:r w:rsidRPr="007B2A55">
              <w:rPr>
                <w:sz w:val="22"/>
                <w:szCs w:val="22"/>
                <w:vertAlign w:val="superscript"/>
              </w:rPr>
              <w:t>th</w:t>
            </w:r>
            <w:r w:rsidRPr="004C0906">
              <w:rPr>
                <w:sz w:val="22"/>
                <w:szCs w:val="22"/>
              </w:rPr>
              <w:t xml:space="preserve"> ed. Toronto, 1999.</w:t>
            </w:r>
          </w:p>
        </w:tc>
      </w:tr>
      <w:tr w:rsidR="00226D91" w:rsidRPr="00EB53AA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1587" w:type="dxa"/>
            <w:gridSpan w:val="2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5398" w:type="dxa"/>
            <w:gridSpan w:val="8"/>
          </w:tcPr>
          <w:p w:rsidR="00226D91" w:rsidRPr="00EB53AA" w:rsidRDefault="00226D91" w:rsidP="00EE6C7D">
            <w:pPr>
              <w:rPr>
                <w:lang w:val="en-US"/>
              </w:rPr>
            </w:pPr>
          </w:p>
        </w:tc>
      </w:tr>
      <w:tr w:rsidR="00226D91" w:rsidRPr="00EB53AA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gridSpan w:val="2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226D91" w:rsidRPr="00EB53AA">
        <w:trPr>
          <w:trHeight w:val="407"/>
        </w:trPr>
        <w:tc>
          <w:tcPr>
            <w:tcW w:w="2301" w:type="dxa"/>
            <w:gridSpan w:val="2"/>
            <w:vMerge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</w:p>
        </w:tc>
        <w:tc>
          <w:tcPr>
            <w:tcW w:w="950" w:type="dxa"/>
            <w:vAlign w:val="center"/>
          </w:tcPr>
          <w:p w:rsidR="00226D91" w:rsidRPr="00EB53AA" w:rsidRDefault="00226D91" w:rsidP="009351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1013" w:type="dxa"/>
            <w:gridSpan w:val="2"/>
            <w:vAlign w:val="center"/>
          </w:tcPr>
          <w:p w:rsidR="00226D91" w:rsidRPr="00EB53AA" w:rsidRDefault="00226D91" w:rsidP="00935194">
            <w:pPr>
              <w:jc w:val="center"/>
              <w:rPr>
                <w:lang w:val="en-US"/>
              </w:rPr>
            </w:pPr>
          </w:p>
        </w:tc>
        <w:tc>
          <w:tcPr>
            <w:tcW w:w="728" w:type="dxa"/>
            <w:vAlign w:val="center"/>
          </w:tcPr>
          <w:p w:rsidR="00226D91" w:rsidRPr="00EB53AA" w:rsidRDefault="00226D91" w:rsidP="00935194">
            <w:pPr>
              <w:jc w:val="center"/>
              <w:rPr>
                <w:lang w:val="en-US"/>
              </w:rPr>
            </w:pPr>
          </w:p>
        </w:tc>
        <w:tc>
          <w:tcPr>
            <w:tcW w:w="986" w:type="dxa"/>
            <w:vAlign w:val="center"/>
          </w:tcPr>
          <w:p w:rsidR="00226D91" w:rsidRPr="00EB53AA" w:rsidRDefault="00226D91" w:rsidP="00935194">
            <w:pPr>
              <w:jc w:val="center"/>
              <w:rPr>
                <w:lang w:val="en-US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226D91" w:rsidRPr="00EB53AA" w:rsidRDefault="00226D91" w:rsidP="009351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799" w:type="dxa"/>
            <w:vAlign w:val="center"/>
          </w:tcPr>
          <w:p w:rsidR="00226D91" w:rsidRPr="00EB53AA" w:rsidRDefault="00226D91" w:rsidP="009351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794" w:type="dxa"/>
            <w:vAlign w:val="center"/>
          </w:tcPr>
          <w:p w:rsidR="00226D91" w:rsidRPr="00EB53AA" w:rsidRDefault="00226D91" w:rsidP="009351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</w:t>
            </w:r>
          </w:p>
        </w:tc>
        <w:tc>
          <w:tcPr>
            <w:tcW w:w="820" w:type="dxa"/>
            <w:vAlign w:val="center"/>
          </w:tcPr>
          <w:p w:rsidR="00226D91" w:rsidRPr="00EB53AA" w:rsidRDefault="00226D91" w:rsidP="009351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26D91" w:rsidRPr="00EB53AA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226D91" w:rsidRPr="00EB53AA" w:rsidRDefault="00226D91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226D91" w:rsidRPr="00EB53AA" w:rsidRDefault="00226D91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226D91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  <w:r w:rsidRPr="00CF421D">
              <w:rPr>
                <w:sz w:val="22"/>
                <w:szCs w:val="22"/>
                <w:lang w:val="en-US"/>
              </w:rPr>
              <w:t>XX</w:t>
            </w:r>
          </w:p>
        </w:tc>
        <w:tc>
          <w:tcPr>
            <w:tcW w:w="2709" w:type="dxa"/>
            <w:gridSpan w:val="4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  <w:r w:rsidRPr="00CF421D">
              <w:rPr>
                <w:sz w:val="22"/>
                <w:szCs w:val="22"/>
                <w:lang w:val="en-US"/>
              </w:rPr>
              <w:t>40</w:t>
            </w:r>
          </w:p>
        </w:tc>
      </w:tr>
      <w:tr w:rsidR="00226D91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</w:tr>
      <w:tr w:rsidR="00226D91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  <w:r w:rsidRPr="00CF421D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  <w:r w:rsidRPr="00CF421D">
              <w:rPr>
                <w:sz w:val="22"/>
                <w:szCs w:val="22"/>
                <w:lang w:val="en-US"/>
              </w:rPr>
              <w:t>20</w:t>
            </w:r>
          </w:p>
        </w:tc>
      </w:tr>
      <w:tr w:rsidR="00226D91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</w:tr>
      <w:tr w:rsidR="00226D91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</w:tr>
      <w:tr w:rsidR="00226D91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</w:tr>
      <w:tr w:rsidR="00226D91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</w:p>
        </w:tc>
      </w:tr>
      <w:tr w:rsidR="00226D91" w:rsidRPr="00EB53AA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  <w:r w:rsidRPr="00CF421D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226D91" w:rsidRPr="00CF421D" w:rsidRDefault="00226D91" w:rsidP="00EE6C7D">
            <w:pPr>
              <w:jc w:val="center"/>
              <w:rPr>
                <w:lang w:val="en-US"/>
              </w:rPr>
            </w:pPr>
            <w:r w:rsidRPr="00CF421D">
              <w:rPr>
                <w:sz w:val="22"/>
                <w:szCs w:val="22"/>
                <w:lang w:val="en-US"/>
              </w:rPr>
              <w:t>40</w:t>
            </w:r>
          </w:p>
        </w:tc>
      </w:tr>
      <w:tr w:rsidR="00226D91" w:rsidRPr="00EB53AA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226D91" w:rsidRPr="00EB53AA" w:rsidRDefault="00226D91" w:rsidP="00EE6C7D">
            <w:pPr>
              <w:jc w:val="center"/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W</w:t>
            </w:r>
            <w:r>
              <w:rPr>
                <w:b/>
                <w:bCs/>
                <w:sz w:val="22"/>
                <w:szCs w:val="22"/>
                <w:lang w:val="en-US"/>
              </w:rPr>
              <w:t>EEKLY COURSE PLAN</w:t>
            </w:r>
          </w:p>
        </w:tc>
      </w:tr>
      <w:tr w:rsidR="00226D91" w:rsidRPr="00EB53AA">
        <w:tc>
          <w:tcPr>
            <w:tcW w:w="1522" w:type="dxa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  <w:vAlign w:val="center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Introduction to Numerical Analysis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Ordinary  and system of ordinary differential equations and their origines.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 xml:space="preserve">Runge Kutta and Mid Point Methods  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 xml:space="preserve">Runge Kutta and Mid Point Methods  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 xml:space="preserve">Runge Kutta and Mid Point Methods  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Some engineering problems and computer aided solutions.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Mid-term exam I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Boundary value problems and solutions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The origine of the partial differential equations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Eliptic, Parabolic ve Hyperbolic type partial differential e</w:t>
            </w:r>
            <w:r>
              <w:rPr>
                <w:sz w:val="22"/>
                <w:szCs w:val="22"/>
              </w:rPr>
              <w:t>q</w:t>
            </w:r>
            <w:r w:rsidRPr="00D8136C">
              <w:rPr>
                <w:sz w:val="22"/>
                <w:szCs w:val="22"/>
              </w:rPr>
              <w:t>uations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Eliptic, Parabolic ve Hyperbolic type partial differential e</w:t>
            </w:r>
            <w:r>
              <w:rPr>
                <w:sz w:val="22"/>
                <w:szCs w:val="22"/>
              </w:rPr>
              <w:t>q</w:t>
            </w:r>
            <w:r w:rsidRPr="00D8136C">
              <w:rPr>
                <w:sz w:val="22"/>
                <w:szCs w:val="22"/>
              </w:rPr>
              <w:t>uations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Finite difference methods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Some engineering problems and computer aided solutions.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Some engineering problems and computer aided solutions.</w:t>
            </w:r>
          </w:p>
        </w:tc>
      </w:tr>
      <w:tr w:rsidR="00226D91" w:rsidRPr="00EB53AA">
        <w:tc>
          <w:tcPr>
            <w:tcW w:w="1522" w:type="dxa"/>
            <w:shd w:val="clear" w:color="auto" w:fill="C6D9F1"/>
          </w:tcPr>
          <w:p w:rsidR="00226D91" w:rsidRPr="00EB53AA" w:rsidRDefault="00226D91" w:rsidP="00EE6C7D">
            <w:pPr>
              <w:rPr>
                <w:b/>
                <w:bCs/>
                <w:lang w:val="en-US"/>
              </w:rPr>
            </w:pPr>
            <w:r w:rsidRPr="00EB53AA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226D91" w:rsidRPr="00D8136C" w:rsidRDefault="00226D91" w:rsidP="00D8136C">
            <w:r w:rsidRPr="00D8136C">
              <w:rPr>
                <w:sz w:val="22"/>
                <w:szCs w:val="22"/>
              </w:rPr>
              <w:t>Mid-term exam II</w:t>
            </w:r>
          </w:p>
        </w:tc>
      </w:tr>
    </w:tbl>
    <w:p w:rsidR="00226D91" w:rsidRDefault="00226D91" w:rsidP="00E755EE"/>
    <w:sectPr w:rsidR="00226D91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D91" w:rsidRDefault="00226D91" w:rsidP="00043C8C">
      <w:r>
        <w:separator/>
      </w:r>
    </w:p>
  </w:endnote>
  <w:endnote w:type="continuationSeparator" w:id="1">
    <w:p w:rsidR="00226D91" w:rsidRDefault="00226D91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D91" w:rsidRDefault="00226D91">
    <w:pPr>
      <w:pStyle w:val="Footer"/>
      <w:jc w:val="center"/>
    </w:pPr>
  </w:p>
  <w:p w:rsidR="00226D91" w:rsidRDefault="00226D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D91" w:rsidRDefault="00226D91" w:rsidP="00043C8C">
      <w:r>
        <w:separator/>
      </w:r>
    </w:p>
  </w:footnote>
  <w:footnote w:type="continuationSeparator" w:id="1">
    <w:p w:rsidR="00226D91" w:rsidRDefault="00226D91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6738B"/>
    <w:multiLevelType w:val="hybridMultilevel"/>
    <w:tmpl w:val="D9E8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311610"/>
    <w:multiLevelType w:val="hybridMultilevel"/>
    <w:tmpl w:val="418628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E211FB"/>
    <w:multiLevelType w:val="hybridMultilevel"/>
    <w:tmpl w:val="00F863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27917"/>
    <w:rsid w:val="00043C8C"/>
    <w:rsid w:val="000A1C24"/>
    <w:rsid w:val="001F5476"/>
    <w:rsid w:val="00226D91"/>
    <w:rsid w:val="004272E3"/>
    <w:rsid w:val="00447F36"/>
    <w:rsid w:val="004C0906"/>
    <w:rsid w:val="0050686D"/>
    <w:rsid w:val="00754798"/>
    <w:rsid w:val="007B2A55"/>
    <w:rsid w:val="008E61BF"/>
    <w:rsid w:val="00907BE1"/>
    <w:rsid w:val="00935194"/>
    <w:rsid w:val="00971EFD"/>
    <w:rsid w:val="009C1A06"/>
    <w:rsid w:val="009F6D34"/>
    <w:rsid w:val="00A25D3E"/>
    <w:rsid w:val="00A51CCB"/>
    <w:rsid w:val="00A92E81"/>
    <w:rsid w:val="00B63484"/>
    <w:rsid w:val="00BB6C9A"/>
    <w:rsid w:val="00C22520"/>
    <w:rsid w:val="00C50F6E"/>
    <w:rsid w:val="00C742F3"/>
    <w:rsid w:val="00CD626B"/>
    <w:rsid w:val="00CF421D"/>
    <w:rsid w:val="00D8136C"/>
    <w:rsid w:val="00E664A5"/>
    <w:rsid w:val="00E70F62"/>
    <w:rsid w:val="00E755EE"/>
    <w:rsid w:val="00EB53AA"/>
    <w:rsid w:val="00EE6C7D"/>
    <w:rsid w:val="00F0356C"/>
    <w:rsid w:val="00F6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F0356C"/>
    <w:pPr>
      <w:jc w:val="center"/>
    </w:pPr>
    <w:rPr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F0356C"/>
    <w:rPr>
      <w:rFonts w:ascii="Times New Roman" w:hAnsi="Times New Roman" w:cs="Times New Roman"/>
      <w:b/>
      <w:bCs/>
      <w:sz w:val="20"/>
      <w:szCs w:val="20"/>
      <w:u w:val="single"/>
    </w:rPr>
  </w:style>
  <w:style w:type="paragraph" w:styleId="NormalWeb">
    <w:name w:val="Normal (Web)"/>
    <w:basedOn w:val="Normal"/>
    <w:uiPriority w:val="99"/>
    <w:rsid w:val="00F0356C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F0356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348</Words>
  <Characters>1987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3</cp:revision>
  <cp:lastPrinted>2013-04-30T13:54:00Z</cp:lastPrinted>
  <dcterms:created xsi:type="dcterms:W3CDTF">2013-05-28T06:37:00Z</dcterms:created>
  <dcterms:modified xsi:type="dcterms:W3CDTF">2013-06-06T07:49:00Z</dcterms:modified>
</cp:coreProperties>
</file>